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CBA18" w14:textId="77777777" w:rsidR="00276014" w:rsidRDefault="00276014" w:rsidP="00276014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ALWEY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16AC0E4D" w14:textId="77777777" w:rsidR="00276014" w:rsidRDefault="00276014" w:rsidP="00276014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61AD62E2" w14:textId="77777777" w:rsidR="00276014" w:rsidRDefault="00276014" w:rsidP="00276014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53B759CF" w14:textId="77777777" w:rsidR="00276014" w:rsidRDefault="00276014" w:rsidP="00276014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10 Jul.1434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Rowhede</w:t>
      </w:r>
      <w:proofErr w:type="spellEnd"/>
      <w:r>
        <w:rPr>
          <w:rFonts w:cs="Times New Roman"/>
          <w:szCs w:val="24"/>
        </w:rPr>
        <w:t xml:space="preserve"> of Barnet(q.v.) made him a joint executor of his Will.</w:t>
      </w:r>
    </w:p>
    <w:p w14:paraId="3BFD2EA5" w14:textId="77777777" w:rsidR="00276014" w:rsidRDefault="00276014" w:rsidP="0027601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7AF33E9D" w14:textId="77777777" w:rsidR="00276014" w:rsidRDefault="00276014" w:rsidP="00276014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60B60299" w14:textId="77777777" w:rsidR="00276014" w:rsidRDefault="00276014" w:rsidP="00276014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418E8145" w14:textId="77777777" w:rsidR="00276014" w:rsidRDefault="00276014" w:rsidP="00276014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9 April 2024</w:t>
      </w:r>
    </w:p>
    <w:p w14:paraId="67081B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99D96" w14:textId="77777777" w:rsidR="00276014" w:rsidRDefault="00276014" w:rsidP="009139A6">
      <w:r>
        <w:separator/>
      </w:r>
    </w:p>
  </w:endnote>
  <w:endnote w:type="continuationSeparator" w:id="0">
    <w:p w14:paraId="61288F79" w14:textId="77777777" w:rsidR="00276014" w:rsidRDefault="002760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ED3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0CC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8A8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2EC74" w14:textId="77777777" w:rsidR="00276014" w:rsidRDefault="00276014" w:rsidP="009139A6">
      <w:r>
        <w:separator/>
      </w:r>
    </w:p>
  </w:footnote>
  <w:footnote w:type="continuationSeparator" w:id="0">
    <w:p w14:paraId="6BAE1A2A" w14:textId="77777777" w:rsidR="00276014" w:rsidRDefault="002760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80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4E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275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014"/>
    <w:rsid w:val="000666E0"/>
    <w:rsid w:val="002510B7"/>
    <w:rsid w:val="00270799"/>
    <w:rsid w:val="0027601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28053"/>
  <w15:chartTrackingRefBased/>
  <w15:docId w15:val="{EFF119D6-42A0-442A-8E35-2D6F19ED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2024-04-09T19:21:00Z</dcterms:created>
  <dcterms:modified xsi:type="dcterms:W3CDTF">2024-04-09T19:21:00Z</dcterms:modified>
</cp:coreProperties>
</file>